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D8149F" w:rsidRPr="00C017DF" w14:paraId="527DD749" w14:textId="77777777" w:rsidTr="00B22026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3F3F149" w14:textId="77777777" w:rsidR="00D8149F" w:rsidRPr="006E3F12" w:rsidRDefault="00D8149F" w:rsidP="00910191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Klasse*: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07C44DB" w14:textId="77777777" w:rsidR="00D8149F" w:rsidRPr="00C017DF" w:rsidRDefault="00D8149F" w:rsidP="00D814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16"/>
                <w:szCs w:val="20"/>
              </w:rPr>
              <w:t>* Z</w:t>
            </w:r>
            <w:r w:rsidRPr="005D277D">
              <w:rPr>
                <w:rFonts w:ascii="Arial" w:hAnsi="Arial" w:cs="Arial"/>
                <w:bCs/>
                <w:sz w:val="16"/>
                <w:szCs w:val="20"/>
              </w:rPr>
              <w:t xml:space="preserve"> of </w:t>
            </w:r>
            <w:r>
              <w:rPr>
                <w:rFonts w:ascii="Arial" w:hAnsi="Arial" w:cs="Arial"/>
                <w:bCs/>
                <w:sz w:val="16"/>
                <w:szCs w:val="20"/>
              </w:rPr>
              <w:t>ZZ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A6A360A" w14:textId="77777777" w:rsidR="00D8149F" w:rsidRPr="005D277D" w:rsidRDefault="00D8149F" w:rsidP="00910191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A7E51E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B22026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0701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701EE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0701EE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0701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701E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0701E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0701E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0701E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0701E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0701E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6F0D6E50" w14:textId="77777777" w:rsidR="00D8149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4DD8AA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149F" w:rsidRPr="00C017DF" w14:paraId="76383843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40B8EA27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BC3D2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2594071D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3AE1A360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56A6B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6B109530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D8149F" w:rsidRPr="00C017DF" w14:paraId="08B811F4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5D35CD8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89DCA12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85DFB31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87A5AF2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78FFCF13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D8149F" w:rsidRPr="00C017DF" w14:paraId="2667B5A8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8956F78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7E2206B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90269D5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CA2FCB9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43C63839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D8149F" w:rsidRPr="00C017DF" w14:paraId="01B973EA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73B0A46D" w14:textId="77777777" w:rsidR="00D8149F" w:rsidRPr="00C017DF" w:rsidRDefault="00D8149F" w:rsidP="00910191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AA0E4DA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97877C1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D970AEB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368AB11D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149F" w:rsidRPr="00C017DF" w14:paraId="206BCF3D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42A08B55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40E25FB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4DD3E074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456ACEA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1C3460A1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149F" w:rsidRPr="00C017DF" w14:paraId="041EC97F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2FA2D53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2A9C503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5F7C13B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7CBCD6A9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384169D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D6483BE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149F" w:rsidRPr="00C017DF" w14:paraId="63B0C0C1" w14:textId="77777777" w:rsidTr="0091019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C24CCD4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1AD2A3A1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1DDC1D53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205DB7B8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65DDB05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9A82C1B" w14:textId="77777777" w:rsidR="00D8149F" w:rsidRPr="00C017DF" w:rsidRDefault="00D8149F" w:rsidP="009101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EDF87C1" w14:textId="77777777" w:rsidR="00615814" w:rsidRP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187B68A2" w14:textId="77777777" w:rsidTr="00744A50">
        <w:tc>
          <w:tcPr>
            <w:tcW w:w="9494" w:type="dxa"/>
            <w:gridSpan w:val="7"/>
            <w:shd w:val="clear" w:color="auto" w:fill="auto"/>
          </w:tcPr>
          <w:p w14:paraId="3067B036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14DFCAD5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74FE3B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4A07C1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2186DA7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3360E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1A6C52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BA41CF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33D9B914" w14:textId="77777777" w:rsidTr="00D40B8B">
        <w:tc>
          <w:tcPr>
            <w:tcW w:w="1356" w:type="dxa"/>
            <w:shd w:val="clear" w:color="auto" w:fill="auto"/>
          </w:tcPr>
          <w:p w14:paraId="5169DECD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6595310B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27875348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0D92B44C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501B717E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7DDDD38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257C7D25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29DF66D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41039C59" w14:textId="77777777" w:rsidR="00921A96" w:rsidRPr="008A0098" w:rsidRDefault="00B2202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Moeilijkheidsgraad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168"/>
        <w:gridCol w:w="1168"/>
        <w:gridCol w:w="1168"/>
        <w:gridCol w:w="1168"/>
        <w:gridCol w:w="1168"/>
        <w:gridCol w:w="1168"/>
      </w:tblGrid>
      <w:tr w:rsidR="00717D6B" w:rsidRPr="00D40B8B" w14:paraId="4560D723" w14:textId="77777777" w:rsidTr="00D40B8B">
        <w:trPr>
          <w:trHeight w:val="266"/>
        </w:trPr>
        <w:tc>
          <w:tcPr>
            <w:tcW w:w="8304" w:type="dxa"/>
            <w:gridSpan w:val="6"/>
            <w:shd w:val="clear" w:color="auto" w:fill="auto"/>
          </w:tcPr>
          <w:p w14:paraId="4291D9A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                                                                                               </w:t>
            </w:r>
            <w:r w:rsidR="001F5683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Max. 13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oefeningen tellen</w:t>
            </w:r>
          </w:p>
        </w:tc>
        <w:tc>
          <w:tcPr>
            <w:tcW w:w="1168" w:type="dxa"/>
            <w:shd w:val="clear" w:color="auto" w:fill="auto"/>
          </w:tcPr>
          <w:p w14:paraId="70569A0D" w14:textId="77777777" w:rsidR="00717D6B" w:rsidRPr="00D40B8B" w:rsidRDefault="00435CD0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717D6B" w:rsidRPr="00D40B8B" w14:paraId="575665D9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2F2A41A4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D- oefeningen </w:t>
            </w:r>
          </w:p>
        </w:tc>
        <w:tc>
          <w:tcPr>
            <w:tcW w:w="1168" w:type="dxa"/>
            <w:shd w:val="clear" w:color="auto" w:fill="auto"/>
          </w:tcPr>
          <w:p w14:paraId="032507F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3EAEA0D0" w14:textId="77777777" w:rsidR="00717D6B" w:rsidRPr="00D40B8B" w:rsidRDefault="004C5B7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0.8</w:t>
            </w:r>
          </w:p>
        </w:tc>
        <w:tc>
          <w:tcPr>
            <w:tcW w:w="1168" w:type="dxa"/>
            <w:vMerge w:val="restart"/>
            <w:shd w:val="clear" w:color="auto" w:fill="7F7F7F"/>
          </w:tcPr>
          <w:p w14:paraId="4C5C137F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0364C801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 w:val="restart"/>
            <w:shd w:val="clear" w:color="auto" w:fill="7F7F7F"/>
          </w:tcPr>
          <w:p w14:paraId="4C59922C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23498A96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2A875725" w14:textId="77777777" w:rsidTr="001C4A11">
        <w:trPr>
          <w:trHeight w:val="266"/>
        </w:trPr>
        <w:tc>
          <w:tcPr>
            <w:tcW w:w="2464" w:type="dxa"/>
            <w:shd w:val="clear" w:color="auto" w:fill="auto"/>
          </w:tcPr>
          <w:p w14:paraId="288E0901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M-oefeningen </w:t>
            </w:r>
          </w:p>
        </w:tc>
        <w:tc>
          <w:tcPr>
            <w:tcW w:w="1168" w:type="dxa"/>
            <w:shd w:val="clear" w:color="auto" w:fill="auto"/>
          </w:tcPr>
          <w:p w14:paraId="6BFC36AA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5CA06A7" w14:textId="77777777" w:rsidR="00717D6B" w:rsidRPr="00D40B8B" w:rsidRDefault="004C5B7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0.4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7F7F7F"/>
          </w:tcPr>
          <w:p w14:paraId="726E07E9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2326E48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7F7F7F"/>
          </w:tcPr>
          <w:p w14:paraId="63BD84B7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8994209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4A11" w:rsidRPr="00D40B8B" w14:paraId="13CE5C91" w14:textId="77777777" w:rsidTr="00874038">
        <w:trPr>
          <w:trHeight w:val="266"/>
        </w:trPr>
        <w:tc>
          <w:tcPr>
            <w:tcW w:w="2464" w:type="dxa"/>
            <w:shd w:val="clear" w:color="auto" w:fill="auto"/>
          </w:tcPr>
          <w:p w14:paraId="2526F44B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E-oefeningen</w:t>
            </w:r>
          </w:p>
        </w:tc>
        <w:tc>
          <w:tcPr>
            <w:tcW w:w="1168" w:type="dxa"/>
            <w:shd w:val="clear" w:color="auto" w:fill="auto"/>
          </w:tcPr>
          <w:p w14:paraId="6276B085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vMerge w:val="restart"/>
            <w:tcBorders>
              <w:bottom w:val="nil"/>
              <w:right w:val="nil"/>
            </w:tcBorders>
            <w:shd w:val="clear" w:color="auto" w:fill="FFFFFF"/>
          </w:tcPr>
          <w:p w14:paraId="7E5EBEE5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4A11" w:rsidRPr="00D40B8B" w14:paraId="3173175C" w14:textId="77777777" w:rsidTr="00874038">
        <w:trPr>
          <w:trHeight w:val="266"/>
        </w:trPr>
        <w:tc>
          <w:tcPr>
            <w:tcW w:w="2464" w:type="dxa"/>
            <w:shd w:val="clear" w:color="auto" w:fill="auto"/>
          </w:tcPr>
          <w:p w14:paraId="6EC1E670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1168" w:type="dxa"/>
            <w:shd w:val="clear" w:color="auto" w:fill="auto"/>
          </w:tcPr>
          <w:p w14:paraId="1FB246A2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12" w:space="0" w:color="auto"/>
              <w:bottom w:val="nil"/>
              <w:right w:val="nil"/>
            </w:tcBorders>
            <w:shd w:val="clear" w:color="auto" w:fill="FFFFFF"/>
          </w:tcPr>
          <w:p w14:paraId="154C76B7" w14:textId="77777777" w:rsidR="001C4A11" w:rsidRPr="00D40B8B" w:rsidRDefault="001C4A11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753E5D6" w14:textId="77777777" w:rsidR="00D40B8B" w:rsidRPr="00D40B8B" w:rsidRDefault="00D40B8B" w:rsidP="00D40B8B">
      <w:pPr>
        <w:rPr>
          <w:vanish/>
        </w:rPr>
      </w:pPr>
    </w:p>
    <w:tbl>
      <w:tblPr>
        <w:tblpPr w:leftFromText="141" w:rightFromText="141" w:vertAnchor="text" w:horzAnchor="margin" w:tblpXSpec="right" w:tblpY="17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34"/>
      </w:tblGrid>
      <w:tr w:rsidR="007625E5" w:rsidRPr="00D40B8B" w14:paraId="3B8068CF" w14:textId="77777777" w:rsidTr="007625E5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58A50C2C" w14:textId="77777777" w:rsidR="007625E5" w:rsidRPr="00D40B8B" w:rsidRDefault="007625E5" w:rsidP="007625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moeilijkheid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(30%)</w:t>
            </w:r>
          </w:p>
        </w:tc>
        <w:tc>
          <w:tcPr>
            <w:tcW w:w="1134" w:type="dxa"/>
            <w:shd w:val="clear" w:color="auto" w:fill="auto"/>
          </w:tcPr>
          <w:p w14:paraId="4ED0CE1F" w14:textId="77777777" w:rsidR="007625E5" w:rsidRPr="00D40B8B" w:rsidRDefault="007625E5" w:rsidP="007625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</w:tr>
    </w:tbl>
    <w:p w14:paraId="4841961B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17285989" w14:textId="77777777" w:rsidR="00921A96" w:rsidRDefault="00921A96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 w:rsidR="007625E5">
        <w:rPr>
          <w:rFonts w:ascii="Arial" w:hAnsi="Arial" w:cs="Arial"/>
          <w:b/>
          <w:bCs/>
          <w:sz w:val="20"/>
          <w:szCs w:val="20"/>
        </w:rPr>
        <w:tab/>
      </w:r>
      <w:r w:rsidR="007625E5">
        <w:rPr>
          <w:rFonts w:ascii="Arial" w:hAnsi="Arial" w:cs="Arial"/>
          <w:b/>
          <w:bCs/>
          <w:sz w:val="20"/>
          <w:szCs w:val="20"/>
        </w:rPr>
        <w:tab/>
      </w:r>
      <w:r w:rsidR="007625E5">
        <w:rPr>
          <w:rFonts w:ascii="Arial" w:hAnsi="Arial" w:cs="Arial"/>
          <w:b/>
          <w:bCs/>
          <w:sz w:val="20"/>
          <w:szCs w:val="20"/>
        </w:rPr>
        <w:tab/>
      </w:r>
    </w:p>
    <w:p w14:paraId="01FF9A71" w14:textId="77777777" w:rsidR="00957F45" w:rsidRPr="008A74E4" w:rsidRDefault="00957F45" w:rsidP="00717D6B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957F45" w:rsidRPr="00170EA2" w14:paraId="2D474D9D" w14:textId="77777777" w:rsidTr="00170EA2">
        <w:tc>
          <w:tcPr>
            <w:tcW w:w="2802" w:type="dxa"/>
            <w:shd w:val="clear" w:color="auto" w:fill="auto"/>
          </w:tcPr>
          <w:p w14:paraId="45D480F8" w14:textId="77777777" w:rsidR="00957F45" w:rsidRPr="00170EA2" w:rsidRDefault="00957F45" w:rsidP="00957F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0464927A" w14:textId="77777777" w:rsidR="00957F45" w:rsidRPr="00170EA2" w:rsidRDefault="00957F45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2153F769" w14:textId="77777777" w:rsidR="00957F45" w:rsidRPr="00170EA2" w:rsidRDefault="00957F45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Totaal aantal aftrekpunten / aantal oefeningen =  </w:t>
            </w:r>
            <w:r w:rsidR="007D39AF"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aftrek</w:t>
            </w:r>
          </w:p>
        </w:tc>
      </w:tr>
      <w:tr w:rsidR="00957F45" w:rsidRPr="00170EA2" w14:paraId="752C1B74" w14:textId="77777777" w:rsidTr="00170EA2">
        <w:tc>
          <w:tcPr>
            <w:tcW w:w="2802" w:type="dxa"/>
            <w:shd w:val="clear" w:color="auto" w:fill="auto"/>
          </w:tcPr>
          <w:p w14:paraId="23794B0A" w14:textId="77777777" w:rsidR="00957F45" w:rsidRPr="00170EA2" w:rsidRDefault="00957F45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7F4091A6" w14:textId="77777777" w:rsidR="00957F45" w:rsidRPr="00170EA2" w:rsidRDefault="00957F45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6B209765" w14:textId="77777777" w:rsidR="00957F45" w:rsidRPr="00170EA2" w:rsidRDefault="00957F45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5CF4E7" w14:textId="77777777" w:rsidR="007D39AF" w:rsidRPr="00170EA2" w:rsidRDefault="007D39AF" w:rsidP="00717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82633AB" w14:textId="77777777" w:rsidR="00170EA2" w:rsidRPr="00170EA2" w:rsidRDefault="00170EA2" w:rsidP="00170EA2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7D39AF" w:rsidRPr="00170EA2" w14:paraId="0173D553" w14:textId="77777777" w:rsidTr="00170EA2">
        <w:tc>
          <w:tcPr>
            <w:tcW w:w="1164" w:type="dxa"/>
            <w:shd w:val="clear" w:color="auto" w:fill="auto"/>
          </w:tcPr>
          <w:p w14:paraId="2C98EAC8" w14:textId="77777777" w:rsidR="007D39AF" w:rsidRPr="00170EA2" w:rsidRDefault="007D39AF" w:rsidP="0017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3CB7C63" w14:textId="77777777" w:rsidR="00957F45" w:rsidRDefault="00957F45" w:rsidP="00717D6B">
      <w:pPr>
        <w:rPr>
          <w:rFonts w:ascii="Arial" w:hAnsi="Arial" w:cs="Arial"/>
          <w:b/>
          <w:bCs/>
          <w:sz w:val="20"/>
          <w:szCs w:val="20"/>
        </w:rPr>
      </w:pPr>
    </w:p>
    <w:p w14:paraId="406FB463" w14:textId="77777777" w:rsidR="007D39AF" w:rsidRDefault="007D39AF" w:rsidP="007D39AF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7D39AF" w:rsidRPr="00744A50" w14:paraId="77711BD1" w14:textId="77777777" w:rsidTr="007D39AF">
        <w:tc>
          <w:tcPr>
            <w:tcW w:w="4928" w:type="dxa"/>
            <w:shd w:val="clear" w:color="auto" w:fill="auto"/>
          </w:tcPr>
          <w:p w14:paraId="186817C7" w14:textId="77777777" w:rsidR="007D39AF" w:rsidRPr="00744A50" w:rsidRDefault="007D39AF" w:rsidP="007625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6C64F0A7" w14:textId="77777777" w:rsidR="007D39AF" w:rsidRPr="00744A50" w:rsidRDefault="007D39AF" w:rsidP="007D39A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9452985" w14:textId="77777777" w:rsidR="007D39AF" w:rsidRDefault="007D39AF" w:rsidP="00717D6B">
      <w:pPr>
        <w:rPr>
          <w:rFonts w:ascii="Arial" w:hAnsi="Arial" w:cs="Arial"/>
          <w:b/>
          <w:bCs/>
          <w:sz w:val="20"/>
          <w:szCs w:val="20"/>
        </w:rPr>
      </w:pPr>
    </w:p>
    <w:p w14:paraId="7D56B23F" w14:textId="77777777" w:rsidR="00957F45" w:rsidRDefault="00957F45" w:rsidP="00717D6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7625E5" w:rsidRPr="00D40B8B" w14:paraId="7868EAE9" w14:textId="77777777" w:rsidTr="007625E5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0201206A" w14:textId="77777777" w:rsidR="007625E5" w:rsidRPr="00D40B8B" w:rsidRDefault="007625E5" w:rsidP="007625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(70%)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auto"/>
          </w:tcPr>
          <w:p w14:paraId="00452A00" w14:textId="77777777" w:rsidR="007625E5" w:rsidRPr="00D40B8B" w:rsidRDefault="007625E5" w:rsidP="007625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C08E439" w14:textId="77777777" w:rsidR="00921A96" w:rsidRDefault="00921A96" w:rsidP="007D39A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C284AD5" w14:textId="77777777" w:rsidR="00921A96" w:rsidRDefault="00921A96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0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7D39AF" w:rsidRPr="00D40B8B" w14:paraId="2804633C" w14:textId="77777777" w:rsidTr="007625E5">
        <w:tc>
          <w:tcPr>
            <w:tcW w:w="3544" w:type="dxa"/>
            <w:shd w:val="clear" w:color="auto" w:fill="auto"/>
            <w:vAlign w:val="center"/>
          </w:tcPr>
          <w:p w14:paraId="20CB850E" w14:textId="77777777" w:rsidR="007D39AF" w:rsidRPr="008A0098" w:rsidRDefault="007D39AF" w:rsidP="007625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  <w:t>Cijfer t</w:t>
            </w:r>
            <w:r w:rsidRPr="008A0098">
              <w:rPr>
                <w:rFonts w:ascii="Arial" w:hAnsi="Arial" w:cs="Arial"/>
                <w:b/>
                <w:sz w:val="20"/>
                <w:szCs w:val="20"/>
              </w:rPr>
              <w:t>echniek</w:t>
            </w:r>
          </w:p>
          <w:p w14:paraId="3ABC1BFD" w14:textId="77777777" w:rsidR="007D39AF" w:rsidRPr="00D40B8B" w:rsidRDefault="007D39AF" w:rsidP="007625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5D8A91B3" w14:textId="77777777" w:rsidR="007D39AF" w:rsidRPr="00D40B8B" w:rsidRDefault="007D39AF" w:rsidP="007625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5FBB27" w14:textId="77777777" w:rsidR="00921A96" w:rsidRDefault="00921A96" w:rsidP="00717D6B">
      <w:pPr>
        <w:rPr>
          <w:rFonts w:ascii="Arial" w:hAnsi="Arial" w:cs="Arial"/>
          <w:b/>
          <w:bCs/>
          <w:sz w:val="20"/>
          <w:szCs w:val="20"/>
        </w:rPr>
      </w:pPr>
    </w:p>
    <w:p w14:paraId="329BB683" w14:textId="77777777" w:rsidR="00615814" w:rsidRDefault="00007C58" w:rsidP="00007C5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1AB59649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43532811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834DAD5" w14:textId="77777777" w:rsidR="007D39AF" w:rsidRDefault="007D39AF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EBC023B" w14:textId="77777777" w:rsidR="00227773" w:rsidRPr="00AC5736" w:rsidRDefault="00E738E7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1DAE7E02">
          <v:line id="_x0000_s2071" style="position:absolute;z-index:251656704" from="-43.25pt,17.3pt" to="514.75pt,17.3pt">
            <v:stroke dashstyle="1 1" endcap="round"/>
          </v:line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4A24CDC5">
          <v:line id="_x0000_s2073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00F6DD81">
          <v:line id="_x0000_s2072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D25969">
      <w:headerReference w:type="default" r:id="rId11"/>
      <w:footerReference w:type="even" r:id="rId12"/>
      <w:footerReference w:type="default" r:id="rId13"/>
      <w:pgSz w:w="11906" w:h="16838"/>
      <w:pgMar w:top="3092" w:right="1418" w:bottom="709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95F5F" w14:textId="77777777" w:rsidR="00D25969" w:rsidRDefault="00D25969">
      <w:r>
        <w:separator/>
      </w:r>
    </w:p>
  </w:endnote>
  <w:endnote w:type="continuationSeparator" w:id="0">
    <w:p w14:paraId="1B3A5567" w14:textId="77777777" w:rsidR="00D25969" w:rsidRDefault="00D25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80B2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65791B55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C2A1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E543CD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4A17A661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0856B5E0" w14:textId="17EA6E9B" w:rsidR="0050736E" w:rsidRPr="000E72AC" w:rsidRDefault="007854A8" w:rsidP="000E72AC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3F2F09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68139" w14:textId="77777777" w:rsidR="00D25969" w:rsidRDefault="00D25969">
      <w:r>
        <w:separator/>
      </w:r>
    </w:p>
  </w:footnote>
  <w:footnote w:type="continuationSeparator" w:id="0">
    <w:p w14:paraId="511D5909" w14:textId="77777777" w:rsidR="00D25969" w:rsidRDefault="00D25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5E1FE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6CBB9CD8" w14:textId="77777777" w:rsidR="0050736E" w:rsidRPr="00D436E8" w:rsidRDefault="00E738E7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70C65DF7">
        <v:line id="Rechte verbindingslijn 7" o:spid="_x0000_s1027" style="position:absolute;left:0;text-align:left;z-index:251657728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050FCF2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2.75pt;margin-top:44.55pt;width:378pt;height:85.4pt;z-index:251656704;mso-wrap-edited:f" wrapcoords="0 0 21600 0 21600 21600 0 21600 0 0" filled="f" stroked="f">
          <v:fill o:detectmouseclick="t"/>
          <v:textbox style="mso-next-textbox:#_x0000_s1025" inset=",7.2pt,,7.2pt">
            <w:txbxContent>
              <w:p w14:paraId="771D301D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37B75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D8149F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35CBC43E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6534542A" w14:textId="77777777" w:rsidR="00D8149F" w:rsidRPr="00D7052B" w:rsidRDefault="009B6EC4" w:rsidP="00D8149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9B6EC4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Pas-de-Deux </w:t>
                </w:r>
              </w:p>
              <w:p w14:paraId="238DC0B4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  <w:r>
      <w:rPr>
        <w:noProof/>
      </w:rPr>
      <w:pict w14:anchorId="4A8BFA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51657728;visibility:visible" wrapcoords="-169 0 -169 21430 21600 21430 21600 0 -169 0">
          <v:imagedata r:id="rId1" o:title=""/>
          <w10:wrap type="tigh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1633A3"/>
    <w:multiLevelType w:val="hybridMultilevel"/>
    <w:tmpl w:val="52C82F5C"/>
    <w:lvl w:ilvl="0" w:tplc="7FDCB9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5361431">
    <w:abstractNumId w:val="2"/>
  </w:num>
  <w:num w:numId="2" w16cid:durableId="983509185">
    <w:abstractNumId w:val="8"/>
  </w:num>
  <w:num w:numId="3" w16cid:durableId="891117288">
    <w:abstractNumId w:val="3"/>
  </w:num>
  <w:num w:numId="4" w16cid:durableId="597374286">
    <w:abstractNumId w:val="13"/>
  </w:num>
  <w:num w:numId="5" w16cid:durableId="968434619">
    <w:abstractNumId w:val="11"/>
  </w:num>
  <w:num w:numId="6" w16cid:durableId="65611988">
    <w:abstractNumId w:val="10"/>
  </w:num>
  <w:num w:numId="7" w16cid:durableId="469804">
    <w:abstractNumId w:val="5"/>
  </w:num>
  <w:num w:numId="8" w16cid:durableId="79299713">
    <w:abstractNumId w:val="4"/>
  </w:num>
  <w:num w:numId="9" w16cid:durableId="1879198047">
    <w:abstractNumId w:val="12"/>
  </w:num>
  <w:num w:numId="10" w16cid:durableId="1922983819">
    <w:abstractNumId w:val="6"/>
  </w:num>
  <w:num w:numId="11" w16cid:durableId="50070533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503473583">
    <w:abstractNumId w:val="7"/>
  </w:num>
  <w:num w:numId="13" w16cid:durableId="167717295">
    <w:abstractNumId w:val="0"/>
  </w:num>
  <w:num w:numId="14" w16cid:durableId="17553181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IFQ6SYtYMnvTqR07pxoWKVrsblmWDi/V/eeBfR6SFOZlxMn0KbopFMqwttCdDlHjOKpLT4nrjwdiDIr64ersaA==" w:salt="BzBA14Y3JUzEc20yiRn5EQ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16C1"/>
    <w:rsid w:val="00002850"/>
    <w:rsid w:val="00007C58"/>
    <w:rsid w:val="00034ADF"/>
    <w:rsid w:val="000701EE"/>
    <w:rsid w:val="00070587"/>
    <w:rsid w:val="000B4204"/>
    <w:rsid w:val="000E72AC"/>
    <w:rsid w:val="000E7734"/>
    <w:rsid w:val="00124764"/>
    <w:rsid w:val="00170EA2"/>
    <w:rsid w:val="001A5483"/>
    <w:rsid w:val="001C4A11"/>
    <w:rsid w:val="001F5683"/>
    <w:rsid w:val="00227773"/>
    <w:rsid w:val="00254188"/>
    <w:rsid w:val="00255C21"/>
    <w:rsid w:val="00261787"/>
    <w:rsid w:val="002715D6"/>
    <w:rsid w:val="0033362E"/>
    <w:rsid w:val="00347475"/>
    <w:rsid w:val="00365959"/>
    <w:rsid w:val="00370389"/>
    <w:rsid w:val="003747C1"/>
    <w:rsid w:val="003943FF"/>
    <w:rsid w:val="00395EFA"/>
    <w:rsid w:val="003E3299"/>
    <w:rsid w:val="003F2F09"/>
    <w:rsid w:val="003F47E9"/>
    <w:rsid w:val="00403C13"/>
    <w:rsid w:val="00435CD0"/>
    <w:rsid w:val="00451B2D"/>
    <w:rsid w:val="00482264"/>
    <w:rsid w:val="00487D43"/>
    <w:rsid w:val="004B16EB"/>
    <w:rsid w:val="004C5B7B"/>
    <w:rsid w:val="00501BE9"/>
    <w:rsid w:val="0050736E"/>
    <w:rsid w:val="00526CA3"/>
    <w:rsid w:val="00540DBF"/>
    <w:rsid w:val="005441DD"/>
    <w:rsid w:val="0054511E"/>
    <w:rsid w:val="005538BF"/>
    <w:rsid w:val="00580B78"/>
    <w:rsid w:val="005B7C88"/>
    <w:rsid w:val="005C1E53"/>
    <w:rsid w:val="00615814"/>
    <w:rsid w:val="00680C84"/>
    <w:rsid w:val="006B7AE8"/>
    <w:rsid w:val="006C07D3"/>
    <w:rsid w:val="006E36AA"/>
    <w:rsid w:val="00717D6B"/>
    <w:rsid w:val="00744A50"/>
    <w:rsid w:val="00750623"/>
    <w:rsid w:val="007625E5"/>
    <w:rsid w:val="007779D7"/>
    <w:rsid w:val="007854A8"/>
    <w:rsid w:val="00786B44"/>
    <w:rsid w:val="007A55B9"/>
    <w:rsid w:val="007D39AF"/>
    <w:rsid w:val="007E0FE0"/>
    <w:rsid w:val="00805268"/>
    <w:rsid w:val="00823A72"/>
    <w:rsid w:val="00824A77"/>
    <w:rsid w:val="00837424"/>
    <w:rsid w:val="00837B03"/>
    <w:rsid w:val="00874038"/>
    <w:rsid w:val="00881EF6"/>
    <w:rsid w:val="008826C9"/>
    <w:rsid w:val="008A0098"/>
    <w:rsid w:val="008A74E4"/>
    <w:rsid w:val="008D0AEE"/>
    <w:rsid w:val="0090196A"/>
    <w:rsid w:val="00910191"/>
    <w:rsid w:val="00921A96"/>
    <w:rsid w:val="00957F45"/>
    <w:rsid w:val="009A0B8C"/>
    <w:rsid w:val="009B6EC4"/>
    <w:rsid w:val="009D7208"/>
    <w:rsid w:val="00A00732"/>
    <w:rsid w:val="00A037DC"/>
    <w:rsid w:val="00A30C1B"/>
    <w:rsid w:val="00A33E3E"/>
    <w:rsid w:val="00A47E34"/>
    <w:rsid w:val="00A55D52"/>
    <w:rsid w:val="00A81890"/>
    <w:rsid w:val="00AB0061"/>
    <w:rsid w:val="00AB3BC5"/>
    <w:rsid w:val="00AC3BFC"/>
    <w:rsid w:val="00AC5736"/>
    <w:rsid w:val="00AF638E"/>
    <w:rsid w:val="00B22026"/>
    <w:rsid w:val="00B37B75"/>
    <w:rsid w:val="00B40CDD"/>
    <w:rsid w:val="00B46971"/>
    <w:rsid w:val="00B867E7"/>
    <w:rsid w:val="00B92AFE"/>
    <w:rsid w:val="00B92BD0"/>
    <w:rsid w:val="00BB71B8"/>
    <w:rsid w:val="00BC4F8C"/>
    <w:rsid w:val="00BF1144"/>
    <w:rsid w:val="00C017DF"/>
    <w:rsid w:val="00C057EA"/>
    <w:rsid w:val="00C17A78"/>
    <w:rsid w:val="00C5793A"/>
    <w:rsid w:val="00C6371B"/>
    <w:rsid w:val="00CF5B5D"/>
    <w:rsid w:val="00D25969"/>
    <w:rsid w:val="00D277FB"/>
    <w:rsid w:val="00D40B8B"/>
    <w:rsid w:val="00D436E8"/>
    <w:rsid w:val="00D7052B"/>
    <w:rsid w:val="00D8149F"/>
    <w:rsid w:val="00DA5D3F"/>
    <w:rsid w:val="00DB7EF0"/>
    <w:rsid w:val="00E543CD"/>
    <w:rsid w:val="00E6475D"/>
    <w:rsid w:val="00E738E7"/>
    <w:rsid w:val="00E80E79"/>
    <w:rsid w:val="00EA7502"/>
    <w:rsid w:val="00F2553C"/>
    <w:rsid w:val="00F26A9E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558D6C57"/>
  <w15:chartTrackingRefBased/>
  <w15:docId w15:val="{4FE0ECB1-DF10-439A-A68F-299D563C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66C2BCF-B624-4BBA-A607-A17A4B18B58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B701E9F-164D-4006-8E5B-84A436FA3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D34E39-687F-44FC-85E9-C8C80EE40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8E75EA-0064-42E0-9CB3-C4A325A19D71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a811006f-1c16-41b7-b921-4a643f9d9ecc"/>
    <ds:schemaRef ds:uri="http://schemas.microsoft.com/office/infopath/2007/PartnerControls"/>
    <ds:schemaRef ds:uri="e7f54076-5645-4b12-91ec-c3d4a8cb9c6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protocol-kur-techniek-pdd-z-zz</dc:title>
  <dc:subject/>
  <dc:creator>fortgensi</dc:creator>
  <cp:keywords/>
  <cp:lastModifiedBy>Cindy Heijligers | KNHS</cp:lastModifiedBy>
  <cp:revision>5</cp:revision>
  <cp:lastPrinted>2012-11-20T13:45:00Z</cp:lastPrinted>
  <dcterms:created xsi:type="dcterms:W3CDTF">2024-02-26T13:13:00Z</dcterms:created>
  <dcterms:modified xsi:type="dcterms:W3CDTF">2025-02-28T15:24:00Z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